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81BE3">
        <w:rPr>
          <w:rFonts w:cs="Arial"/>
          <w:b/>
          <w:caps/>
          <w:sz w:val="28"/>
          <w:szCs w:val="28"/>
        </w:rPr>
        <w:t>168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A3148E" w:rsidRDefault="00A3148E" w:rsidP="00A3148E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A3148E" w:rsidRPr="00FB00FA" w:rsidRDefault="00A3148E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A3148E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320" w:rsidRDefault="00C24320">
      <w:r>
        <w:separator/>
      </w:r>
    </w:p>
  </w:endnote>
  <w:endnote w:type="continuationSeparator" w:id="0">
    <w:p w:rsidR="00C24320" w:rsidRDefault="00C24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320" w:rsidRDefault="00C24320">
      <w:r>
        <w:separator/>
      </w:r>
    </w:p>
  </w:footnote>
  <w:footnote w:type="continuationSeparator" w:id="0">
    <w:p w:rsidR="00C24320" w:rsidRDefault="00C24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40070"/>
    <w:rsid w:val="002510C7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148E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24320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1BE3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A7B51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DF178-6C01-441A-B519-3D61690C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2019-12-02T18:32:00Z</cp:lastPrinted>
  <dcterms:created xsi:type="dcterms:W3CDTF">2021-05-31T18:42:00Z</dcterms:created>
  <dcterms:modified xsi:type="dcterms:W3CDTF">2021-06-02T14:28:00Z</dcterms:modified>
</cp:coreProperties>
</file>